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EA381" w14:textId="77777777" w:rsidR="00EB17AD" w:rsidRDefault="00EB17AD" w:rsidP="00EB17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ESTON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BE35DD7" w14:textId="77777777" w:rsidR="00EB17AD" w:rsidRDefault="00EB17AD" w:rsidP="00EB17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2C93A9A5" w14:textId="77777777" w:rsidR="00EB17AD" w:rsidRDefault="00EB17AD" w:rsidP="00EB17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DFDCAF" w14:textId="77777777" w:rsidR="00EB17AD" w:rsidRDefault="00EB17AD" w:rsidP="00EB17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21F2D4" w14:textId="77777777" w:rsidR="00EB17AD" w:rsidRDefault="00EB17AD" w:rsidP="00EB17AD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0B6D6CE9" w14:textId="77777777" w:rsidR="00EB17AD" w:rsidRDefault="00EB17AD" w:rsidP="00EB17AD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FF7DB77" w14:textId="77777777" w:rsidR="00EB17AD" w:rsidRDefault="00EB17AD" w:rsidP="00EB17AD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62AB669B" w14:textId="77777777" w:rsidR="00EB17AD" w:rsidRDefault="00EB17AD" w:rsidP="00EB17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8C243E" w14:textId="77777777" w:rsidR="00EB17AD" w:rsidRDefault="00EB17AD" w:rsidP="00EB17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5759DA" w14:textId="77777777" w:rsidR="00EB17AD" w:rsidRDefault="00EB17AD" w:rsidP="00EB17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December 2021</w:t>
      </w:r>
    </w:p>
    <w:p w14:paraId="43AF1B4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0455D" w14:textId="77777777" w:rsidR="00EB17AD" w:rsidRDefault="00EB17AD" w:rsidP="009139A6">
      <w:r>
        <w:separator/>
      </w:r>
    </w:p>
  </w:endnote>
  <w:endnote w:type="continuationSeparator" w:id="0">
    <w:p w14:paraId="008BB25A" w14:textId="77777777" w:rsidR="00EB17AD" w:rsidRDefault="00EB17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7CE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596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98D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5EE86" w14:textId="77777777" w:rsidR="00EB17AD" w:rsidRDefault="00EB17AD" w:rsidP="009139A6">
      <w:r>
        <w:separator/>
      </w:r>
    </w:p>
  </w:footnote>
  <w:footnote w:type="continuationSeparator" w:id="0">
    <w:p w14:paraId="2FF0CB66" w14:textId="77777777" w:rsidR="00EB17AD" w:rsidRDefault="00EB17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0E1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3900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BEA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7A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17A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8B962"/>
  <w15:chartTrackingRefBased/>
  <w15:docId w15:val="{FFAD460C-23BA-4AF6-80B2-BBF31273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2022-01-30T17:35:00Z</dcterms:created>
  <dcterms:modified xsi:type="dcterms:W3CDTF">2022-01-30T17:36:00Z</dcterms:modified>
</cp:coreProperties>
</file>